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Congleton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Congleton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Congleton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Congleton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Congleton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Congleton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63.2% </w:t>
      </w:r>
      <w:r w:rsidRPr="004747BF">
        <w:rPr>
          <w:rFonts w:ascii="Libre Franklin Light" w:eastAsia="Times New Roman" w:hAnsi="Libre Franklin Light" w:cs="Calibri Light"/>
        </w:rPr>
        <w:t xml:space="preserve">of those respondents classified as PGSI 8+ in Congleton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Congleton is estimated to be </w:t>
      </w:r>
      <w:r w:rsidRPr="00773DF7">
        <w:rPr>
          <w:rFonts w:ascii="Libre Franklin Light" w:eastAsia="Times New Roman" w:hAnsi="Libre Franklin Light" w:cs="Calibri Light"/>
          <w:b/>
          <w:bCs/>
          <w:color w:val="C45911" w:themeColor="accent2" w:themeShade="BF"/>
        </w:rPr>
        <w:t xml:space="preserve">£1,016,662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Congleton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Congleton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Congleton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Congleton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ongle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Congleton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ongle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Congleton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Congleton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ongle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Congleton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9.1%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Congleton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Congleton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Congleton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Congleton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Congleton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£1,016,662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Congleton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£16,560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£342,465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£24,533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£6,900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£12,650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£613,554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£1,016,662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Congleton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Congleton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Congleton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Congleton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Congleton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Congleton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Congleton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Congleton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Congleton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Congleton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Congleton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Congleton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8D42D62-045F-43E7-8310-6FD88475047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